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A937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0EBD7E9F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AF52DC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A8522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Ipplepen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</w:t>
      </w:r>
    </w:p>
    <w:p w14:paraId="31A24092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3893E500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19-55)</w:t>
      </w:r>
    </w:p>
    <w:p w14:paraId="1CC5012D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ADC76" w14:textId="77777777" w:rsidR="008F7264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86ECA" w14:textId="77777777" w:rsidR="008F7264" w:rsidRPr="009B1036" w:rsidRDefault="008F7264" w:rsidP="008F72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3374F2AC" w14:textId="303EFFA5" w:rsidR="00BA00AB" w:rsidRPr="008F726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F7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4B5E7" w14:textId="77777777" w:rsidR="008F7264" w:rsidRDefault="008F7264" w:rsidP="009139A6">
      <w:r>
        <w:separator/>
      </w:r>
    </w:p>
  </w:endnote>
  <w:endnote w:type="continuationSeparator" w:id="0">
    <w:p w14:paraId="5AC43F23" w14:textId="77777777" w:rsidR="008F7264" w:rsidRDefault="008F72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CD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99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2A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8CA6" w14:textId="77777777" w:rsidR="008F7264" w:rsidRDefault="008F7264" w:rsidP="009139A6">
      <w:r>
        <w:separator/>
      </w:r>
    </w:p>
  </w:footnote>
  <w:footnote w:type="continuationSeparator" w:id="0">
    <w:p w14:paraId="175241A8" w14:textId="77777777" w:rsidR="008F7264" w:rsidRDefault="008F72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9E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97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E44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264"/>
    <w:rsid w:val="000666E0"/>
    <w:rsid w:val="002510B7"/>
    <w:rsid w:val="005C130B"/>
    <w:rsid w:val="00826F5C"/>
    <w:rsid w:val="008F726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EA043"/>
  <w15:chartTrackingRefBased/>
  <w15:docId w15:val="{D3D85AD1-C665-4661-97F7-816C24E2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72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2022-02-26T20:14:00Z</dcterms:created>
  <dcterms:modified xsi:type="dcterms:W3CDTF">2022-02-26T20:15:00Z</dcterms:modified>
</cp:coreProperties>
</file>